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0B9811" w14:textId="77777777" w:rsidR="0029184A" w:rsidRDefault="0029184A" w:rsidP="0029184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Randolf DACRE</w:t>
      </w:r>
      <w:r>
        <w:rPr>
          <w:rFonts w:cs="Times New Roman"/>
          <w:szCs w:val="24"/>
        </w:rPr>
        <w:t xml:space="preserve">         (fl.1459)</w:t>
      </w:r>
    </w:p>
    <w:p w14:paraId="25D58118" w14:textId="77777777" w:rsidR="0029184A" w:rsidRDefault="0029184A" w:rsidP="0029184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Gilsland.</w:t>
      </w:r>
    </w:p>
    <w:p w14:paraId="0AC6430C" w14:textId="77777777" w:rsidR="0029184A" w:rsidRDefault="0029184A" w:rsidP="0029184A">
      <w:pPr>
        <w:pStyle w:val="NoSpacing"/>
        <w:rPr>
          <w:rFonts w:cs="Times New Roman"/>
          <w:szCs w:val="24"/>
        </w:rPr>
      </w:pPr>
    </w:p>
    <w:p w14:paraId="7306E837" w14:textId="77777777" w:rsidR="0029184A" w:rsidRDefault="0029184A" w:rsidP="0029184A">
      <w:pPr>
        <w:pStyle w:val="NoSpacing"/>
        <w:rPr>
          <w:rFonts w:cs="Times New Roman"/>
          <w:szCs w:val="24"/>
        </w:rPr>
      </w:pPr>
    </w:p>
    <w:p w14:paraId="6B078368" w14:textId="77777777" w:rsidR="0029184A" w:rsidRDefault="0029184A" w:rsidP="0029184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Dec.1459</w:t>
      </w:r>
      <w:r>
        <w:rPr>
          <w:rFonts w:cs="Times New Roman"/>
          <w:szCs w:val="24"/>
        </w:rPr>
        <w:tab/>
        <w:t>He was on  a commission of array for Northumberland.</w:t>
      </w:r>
    </w:p>
    <w:p w14:paraId="1A492FAF" w14:textId="77777777" w:rsidR="0029184A" w:rsidRDefault="0029184A" w:rsidP="0029184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(C.P.R. 1452-61 p.560)</w:t>
      </w:r>
    </w:p>
    <w:p w14:paraId="04B70CA4" w14:textId="77777777" w:rsidR="0029184A" w:rsidRDefault="0029184A" w:rsidP="0029184A">
      <w:pPr>
        <w:pStyle w:val="NoSpacing"/>
        <w:rPr>
          <w:rFonts w:cs="Times New Roman"/>
          <w:szCs w:val="24"/>
        </w:rPr>
      </w:pPr>
    </w:p>
    <w:p w14:paraId="7D6CAEAA" w14:textId="77777777" w:rsidR="0029184A" w:rsidRDefault="0029184A" w:rsidP="0029184A">
      <w:pPr>
        <w:pStyle w:val="NoSpacing"/>
        <w:rPr>
          <w:rFonts w:cs="Times New Roman"/>
          <w:szCs w:val="24"/>
        </w:rPr>
      </w:pPr>
    </w:p>
    <w:p w14:paraId="4D75ADB6" w14:textId="77777777" w:rsidR="0029184A" w:rsidRDefault="0029184A" w:rsidP="0029184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June 2025</w:t>
      </w:r>
    </w:p>
    <w:p w14:paraId="450406B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B65D09" w14:textId="77777777" w:rsidR="0029184A" w:rsidRDefault="0029184A" w:rsidP="009139A6">
      <w:r>
        <w:separator/>
      </w:r>
    </w:p>
  </w:endnote>
  <w:endnote w:type="continuationSeparator" w:id="0">
    <w:p w14:paraId="48DD0D42" w14:textId="77777777" w:rsidR="0029184A" w:rsidRDefault="0029184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886C0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79DF3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0CC5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36C527" w14:textId="77777777" w:rsidR="0029184A" w:rsidRDefault="0029184A" w:rsidP="009139A6">
      <w:r>
        <w:separator/>
      </w:r>
    </w:p>
  </w:footnote>
  <w:footnote w:type="continuationSeparator" w:id="0">
    <w:p w14:paraId="4811C848" w14:textId="77777777" w:rsidR="0029184A" w:rsidRDefault="0029184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B94C3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6E252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56B1E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84A"/>
    <w:rsid w:val="000666E0"/>
    <w:rsid w:val="000A2E7A"/>
    <w:rsid w:val="001307AC"/>
    <w:rsid w:val="00190DFA"/>
    <w:rsid w:val="002510B7"/>
    <w:rsid w:val="00270799"/>
    <w:rsid w:val="002737D5"/>
    <w:rsid w:val="0029184A"/>
    <w:rsid w:val="00357E4A"/>
    <w:rsid w:val="005B721E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5A5076"/>
  <w15:chartTrackingRefBased/>
  <w15:docId w15:val="{05E35D27-34C9-4266-98B3-9C911DE8C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22</Words>
  <Characters>131</Characters>
  <Application>Microsoft Office Word</Application>
  <DocSecurity>0</DocSecurity>
  <Lines>1</Lines>
  <Paragraphs>1</Paragraphs>
  <ScaleCrop>false</ScaleCrop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2025-06-22T06:31:00Z</dcterms:created>
  <dcterms:modified xsi:type="dcterms:W3CDTF">2025-06-22T06:32:00Z</dcterms:modified>
</cp:coreProperties>
</file>